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03F" w:rsidRDefault="00A2103F" w:rsidP="00A2103F">
      <w:r>
        <w:rPr>
          <w:u w:val="single"/>
        </w:rPr>
        <w:t>Simon WHITE</w:t>
      </w:r>
      <w:r>
        <w:t xml:space="preserve">     (fl.1496)</w:t>
      </w:r>
    </w:p>
    <w:p w:rsidR="00A2103F" w:rsidRDefault="00A2103F" w:rsidP="00A2103F"/>
    <w:p w:rsidR="00A2103F" w:rsidRDefault="00A2103F" w:rsidP="00A2103F"/>
    <w:p w:rsidR="00A2103F" w:rsidRDefault="00A2103F" w:rsidP="00A2103F">
      <w:pPr>
        <w:ind w:left="1440" w:hanging="720"/>
      </w:pPr>
      <w:r>
        <w:t>1496</w:t>
      </w:r>
      <w:r>
        <w:tab/>
        <w:t>He presented sir Stephen Chamberlain(q.v.) to the church of Saints Peter and Paul, Wrampling, Norfolk.</w:t>
      </w:r>
    </w:p>
    <w:p w:rsidR="00A2103F" w:rsidRDefault="00A2103F" w:rsidP="00A2103F">
      <w:pPr>
        <w:ind w:left="1440"/>
      </w:pPr>
      <w:r>
        <w:t>(“An Essay Towards a Topographical History of the County of Norfolk” vol.2 pp.487-90  Francis Blomefield)</w:t>
      </w:r>
    </w:p>
    <w:p w:rsidR="00A2103F" w:rsidRDefault="00A2103F" w:rsidP="00A2103F"/>
    <w:p w:rsidR="00A2103F" w:rsidRDefault="00A2103F" w:rsidP="00A2103F"/>
    <w:p w:rsidR="00A2103F" w:rsidRPr="007D49B0" w:rsidRDefault="00A2103F" w:rsidP="00A2103F">
      <w:r>
        <w:t>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03F" w:rsidRDefault="00A2103F" w:rsidP="00564E3C">
      <w:r>
        <w:separator/>
      </w:r>
    </w:p>
  </w:endnote>
  <w:endnote w:type="continuationSeparator" w:id="0">
    <w:p w:rsidR="00A2103F" w:rsidRDefault="00A2103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103F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03F" w:rsidRDefault="00A2103F" w:rsidP="00564E3C">
      <w:r>
        <w:separator/>
      </w:r>
    </w:p>
  </w:footnote>
  <w:footnote w:type="continuationSeparator" w:id="0">
    <w:p w:rsidR="00A2103F" w:rsidRDefault="00A2103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3F"/>
    <w:rsid w:val="00372DC6"/>
    <w:rsid w:val="00564E3C"/>
    <w:rsid w:val="0064591D"/>
    <w:rsid w:val="00A2103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393E52-6EE3-41DA-A4E7-8E90569F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0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2016-01-23T21:40:00Z</dcterms:created>
  <dcterms:modified xsi:type="dcterms:W3CDTF">2016-01-23T21:40:00Z</dcterms:modified>
</cp:coreProperties>
</file>